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12415">
      <w:pPr>
        <w:spacing w:line="460" w:lineRule="exac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附件1</w:t>
      </w:r>
    </w:p>
    <w:p w14:paraId="37323AE6">
      <w:pPr>
        <w:spacing w:line="460" w:lineRule="exact"/>
        <w:rPr>
          <w:rFonts w:ascii="仿宋_GB2312" w:eastAsia="仿宋_GB2312"/>
          <w:color w:val="000000"/>
          <w:sz w:val="28"/>
          <w:szCs w:val="28"/>
        </w:rPr>
      </w:pPr>
    </w:p>
    <w:p w14:paraId="15FA749E">
      <w:pPr>
        <w:spacing w:beforeLines="25" w:line="300" w:lineRule="exact"/>
        <w:ind w:left="600" w:hanging="600" w:hangingChars="200"/>
        <w:jc w:val="center"/>
        <w:rPr>
          <w:rFonts w:ascii="方正小标宋简体" w:eastAsia="方正小标宋简体"/>
          <w:b/>
          <w:color w:val="000000"/>
          <w:sz w:val="30"/>
          <w:szCs w:val="30"/>
        </w:rPr>
      </w:pPr>
      <w:r>
        <w:rPr>
          <w:rFonts w:hint="eastAsia" w:ascii="方正小标宋简体" w:eastAsia="方正小标宋简体"/>
          <w:b/>
          <w:color w:val="000000"/>
          <w:sz w:val="30"/>
          <w:szCs w:val="30"/>
        </w:rPr>
        <w:t>20</w:t>
      </w:r>
      <w:r>
        <w:rPr>
          <w:rFonts w:hint="eastAsia" w:ascii="方正小标宋简体" w:eastAsia="方正小标宋简体"/>
          <w:b/>
          <w:color w:val="000000"/>
          <w:sz w:val="30"/>
          <w:szCs w:val="30"/>
          <w:lang w:val="en-US" w:eastAsia="zh-CN"/>
        </w:rPr>
        <w:t>22</w:t>
      </w:r>
      <w:r>
        <w:rPr>
          <w:rFonts w:hint="eastAsia" w:ascii="方正小标宋简体" w:eastAsia="方正小标宋简体"/>
          <w:b/>
          <w:color w:val="000000"/>
          <w:sz w:val="30"/>
          <w:szCs w:val="30"/>
        </w:rPr>
        <w:t>年海南省中学校长示范性提高培训项目学员名额分配表</w:t>
      </w:r>
    </w:p>
    <w:p w14:paraId="667708B0">
      <w:pPr>
        <w:spacing w:beforeLines="25" w:line="300" w:lineRule="exact"/>
        <w:ind w:left="560" w:hanging="560" w:hangingChars="200"/>
        <w:jc w:val="center"/>
        <w:rPr>
          <w:rFonts w:ascii="方正小标宋简体" w:eastAsia="方正小标宋简体"/>
          <w:color w:val="000000"/>
          <w:sz w:val="28"/>
          <w:szCs w:val="28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1"/>
        <w:gridCol w:w="1462"/>
        <w:gridCol w:w="1462"/>
        <w:gridCol w:w="1462"/>
      </w:tblGrid>
      <w:tr w14:paraId="6B35B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E9A96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市县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83D79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名额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F96B6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市县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F4B4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名额</w:t>
            </w:r>
          </w:p>
        </w:tc>
      </w:tr>
      <w:tr w14:paraId="0D661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654AC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海口市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44EE6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8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13C9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三亚市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F41F0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7</w:t>
            </w:r>
          </w:p>
        </w:tc>
      </w:tr>
      <w:tr w14:paraId="24590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CA25B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文昌市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16AA5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5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68491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乐东黎族自治县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45265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4</w:t>
            </w:r>
          </w:p>
        </w:tc>
      </w:tr>
      <w:tr w14:paraId="4B6D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BCDC3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儋州市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E0751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5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C45C2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东方市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FC2A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3</w:t>
            </w:r>
          </w:p>
        </w:tc>
      </w:tr>
      <w:tr w14:paraId="143AE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F4E37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琼海市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7D20A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4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7C87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昌江黎族自治县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F1ADC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3</w:t>
            </w:r>
          </w:p>
        </w:tc>
      </w:tr>
      <w:tr w14:paraId="7D823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CEE7F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万宁市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6CB1A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4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03DD4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琼中县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E6AF4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</w:tr>
      <w:tr w14:paraId="65FCF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EC8B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屯昌县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D5A79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B66C6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保亭黎族苗族自治县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505DB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</w:tr>
      <w:tr w14:paraId="31DE8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23A27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定安县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AF85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DC115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陵水黎族自治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sz w:val="24"/>
              </w:rPr>
              <w:t>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2AF7D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</w:tr>
      <w:tr w14:paraId="4DFF4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468B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临高县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1ACE5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99E87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白沙黎族自治县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747B4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</w:t>
            </w:r>
          </w:p>
        </w:tc>
      </w:tr>
      <w:tr w14:paraId="05DF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5611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澄迈县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32C56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2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9B4F3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五指山市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F2E5D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</w:t>
            </w:r>
          </w:p>
        </w:tc>
      </w:tr>
      <w:tr w14:paraId="64B0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662AF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洋浦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686EB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1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85C35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合计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D67A7">
            <w:pPr>
              <w:spacing w:beforeLines="25"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60</w:t>
            </w:r>
          </w:p>
        </w:tc>
      </w:tr>
    </w:tbl>
    <w:p w14:paraId="2606C39B"/>
    <w:sectPr>
      <w:pgSz w:w="11907" w:h="16839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attachedTemplate r:id="rId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5ZTMyZmNhOGU2ZDkxY2FlYmY2YmU4NWNkYWE0MTcifQ=="/>
  </w:docVars>
  <w:rsids>
    <w:rsidRoot w:val="00EA0510"/>
    <w:rsid w:val="00252CF2"/>
    <w:rsid w:val="002C4881"/>
    <w:rsid w:val="00370EFB"/>
    <w:rsid w:val="007273DE"/>
    <w:rsid w:val="00AA6017"/>
    <w:rsid w:val="00C0322C"/>
    <w:rsid w:val="00CA5574"/>
    <w:rsid w:val="00EA0510"/>
    <w:rsid w:val="21FA40D3"/>
    <w:rsid w:val="4DF44C3D"/>
    <w:rsid w:val="7E63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2521;&#35757;&#31185;\2019&#24180;\&#28023;&#21335;&#30465;&#20013;&#23398;&#26657;&#38271;&#31034;&#33539;&#24615;&#25552;&#39640;&#29677;\&#25991;&#20214;&#36890;&#30693;\&#38468;&#20214;1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附件1</Template>
  <Company>Lenovo</Company>
  <Pages>1</Pages>
  <Words>125</Words>
  <Characters>129</Characters>
  <Lines>1</Lines>
  <Paragraphs>1</Paragraphs>
  <TotalTime>6</TotalTime>
  <ScaleCrop>false</ScaleCrop>
  <LinksUpToDate>false</LinksUpToDate>
  <CharactersWithSpaces>129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2019-05-09T01:46:00Z</dcterms:created>
  <dc:creator>陈可汤</dc:creator>
  <cp:lastModifiedBy>世雨奇竹</cp:lastModifiedBy>
  <dcterms:modified xsi:type="dcterms:W3CDTF">2025-10-11T07:55:20Z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7468A5377E714AD9B1CB3734EF8A7E9A</vt:lpwstr>
  </property>
  <property fmtid="{D5CDD505-2E9C-101B-9397-08002B2CF9AE}" pid="4" name="KSOTemplateDocerSaveRecord">
    <vt:lpwstr>eyJoZGlkIjoiZmI5ZTMyZmNhOGU2ZDkxY2FlYmY2YmU4NWNkYWE0MTciLCJ1c2VySWQiOiI3NzA0MzAyMjkifQ==</vt:lpwstr>
  </property>
</Properties>
</file>